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8</w:t>
      </w:r>
      <w:r w:rsidRPr="00075AF9">
        <w:rPr>
          <w:rFonts w:ascii="Times New Roman" w:hAnsi="Times New Roman"/>
          <w:sz w:val="28"/>
        </w:rPr>
        <w:t xml:space="preserve"> 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</w:t>
      </w:r>
      <w:r w:rsidRPr="00075AF9">
        <w:rPr>
          <w:rFonts w:ascii="Times New Roman" w:hAnsi="Times New Roman"/>
          <w:sz w:val="28"/>
        </w:rPr>
        <w:t>овета</w:t>
      </w:r>
      <w:r>
        <w:rPr>
          <w:rFonts w:ascii="Times New Roman" w:hAnsi="Times New Roman"/>
          <w:sz w:val="28"/>
        </w:rPr>
        <w:t xml:space="preserve"> </w:t>
      </w:r>
    </w:p>
    <w:p w:rsidR="00CF5AD4" w:rsidRPr="00075AF9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  <w:r w:rsidRPr="00075AF9">
        <w:rPr>
          <w:rFonts w:ascii="Times New Roman" w:hAnsi="Times New Roman"/>
          <w:sz w:val="28"/>
        </w:rPr>
        <w:t xml:space="preserve"> 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 w:rsidRPr="00075AF9"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Сельское поселение 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Батае</w:t>
      </w:r>
      <w:r w:rsidRPr="00075AF9">
        <w:rPr>
          <w:rFonts w:ascii="Times New Roman" w:hAnsi="Times New Roman"/>
          <w:sz w:val="28"/>
        </w:rPr>
        <w:t>вский сельсовет</w:t>
      </w:r>
      <w:r>
        <w:rPr>
          <w:rFonts w:ascii="Times New Roman" w:hAnsi="Times New Roman"/>
          <w:sz w:val="28"/>
        </w:rPr>
        <w:t xml:space="preserve"> 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Ахтубинского муниципального района 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</w:t>
      </w:r>
      <w:r w:rsidRPr="00075AF9">
        <w:rPr>
          <w:rFonts w:ascii="Times New Roman" w:hAnsi="Times New Roman"/>
          <w:sz w:val="28"/>
        </w:rPr>
        <w:t>»</w:t>
      </w:r>
    </w:p>
    <w:p w:rsidR="00CF5AD4" w:rsidRPr="00BA1FE6" w:rsidRDefault="00CF5AD4" w:rsidP="00BA1FE6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A1FE6">
        <w:rPr>
          <w:rFonts w:ascii="Times New Roman" w:hAnsi="Times New Roman"/>
          <w:sz w:val="28"/>
          <w:szCs w:val="28"/>
          <w:lang w:eastAsia="ru-RU"/>
        </w:rPr>
        <w:t>От 14.12.2023   №65</w:t>
      </w:r>
    </w:p>
    <w:p w:rsidR="00CF5AD4" w:rsidRPr="00BA1FE6" w:rsidRDefault="00CF5AD4" w:rsidP="00BA1FE6">
      <w:pPr>
        <w:pStyle w:val="NoSpacing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F5AD4" w:rsidRDefault="00CF5AD4" w:rsidP="007A5C95">
      <w:pPr>
        <w:pStyle w:val="NoSpacing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F7462">
        <w:rPr>
          <w:rFonts w:ascii="Times New Roman" w:hAnsi="Times New Roman"/>
          <w:b/>
          <w:sz w:val="28"/>
          <w:szCs w:val="28"/>
          <w:lang w:eastAsia="ru-RU"/>
        </w:rPr>
        <w:t>Программа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муниципальных гарантий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F5AD4" w:rsidRDefault="00CF5AD4" w:rsidP="007A5C95">
      <w:pPr>
        <w:pStyle w:val="NoSpacing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"</w:t>
      </w:r>
      <w:r>
        <w:rPr>
          <w:rFonts w:ascii="Times New Roman" w:hAnsi="Times New Roman"/>
          <w:b/>
          <w:sz w:val="28"/>
          <w:szCs w:val="28"/>
          <w:lang w:eastAsia="ru-RU"/>
        </w:rPr>
        <w:t>Сельское поселение Батае</w:t>
      </w:r>
      <w:r w:rsidRPr="009302DA">
        <w:rPr>
          <w:rFonts w:ascii="Times New Roman" w:hAnsi="Times New Roman"/>
          <w:b/>
          <w:sz w:val="28"/>
          <w:szCs w:val="28"/>
          <w:lang w:eastAsia="ru-RU"/>
        </w:rPr>
        <w:t>вский сельсовет Ахтубинского муниципального района Астраханской области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>"</w:t>
      </w:r>
      <w:r w:rsidRPr="007A5C9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на 2024</w:t>
      </w:r>
      <w:r w:rsidRPr="008F7462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:rsidR="00CF5AD4" w:rsidRDefault="00CF5AD4" w:rsidP="00075AF9">
      <w:pPr>
        <w:pStyle w:val="NoSpacing"/>
        <w:jc w:val="right"/>
        <w:rPr>
          <w:rFonts w:ascii="Times New Roman" w:hAnsi="Times New Roman"/>
          <w:sz w:val="28"/>
        </w:rPr>
      </w:pPr>
    </w:p>
    <w:tbl>
      <w:tblPr>
        <w:tblW w:w="10572" w:type="dxa"/>
        <w:tblInd w:w="-504" w:type="dxa"/>
        <w:tblLayout w:type="fixed"/>
        <w:tblLook w:val="00A0"/>
      </w:tblPr>
      <w:tblGrid>
        <w:gridCol w:w="1321"/>
        <w:gridCol w:w="1134"/>
        <w:gridCol w:w="1559"/>
        <w:gridCol w:w="1843"/>
        <w:gridCol w:w="1985"/>
        <w:gridCol w:w="1984"/>
        <w:gridCol w:w="746"/>
      </w:tblGrid>
      <w:tr w:rsidR="00CF5AD4" w:rsidRPr="00114403" w:rsidTr="007A5C95">
        <w:trPr>
          <w:trHeight w:val="79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AD4" w:rsidRPr="00114403" w:rsidTr="007A5C95">
        <w:trPr>
          <w:gridAfter w:val="1"/>
          <w:wAfter w:w="746" w:type="dxa"/>
          <w:trHeight w:val="744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CF5AD4" w:rsidRPr="00114403" w:rsidTr="007A5C95">
        <w:trPr>
          <w:gridAfter w:val="1"/>
          <w:wAfter w:w="746" w:type="dxa"/>
          <w:trHeight w:val="1517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hAnsi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Default="00CF5AD4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Объем бюджетных ассигнований на исполнени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гарантий </w:t>
            </w:r>
          </w:p>
          <w:p w:rsidR="00CF5AD4" w:rsidRPr="008F7462" w:rsidRDefault="00CF5AD4" w:rsidP="007A5C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в 20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AD4" w:rsidRPr="008F7462" w:rsidRDefault="00CF5AD4" w:rsidP="002C2E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5AD4" w:rsidRPr="00114403" w:rsidTr="007A5C95">
        <w:trPr>
          <w:gridAfter w:val="1"/>
          <w:wAfter w:w="746" w:type="dxa"/>
          <w:trHeight w:val="253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8F7462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583AD0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5AD4" w:rsidRPr="00583AD0" w:rsidRDefault="00CF5AD4" w:rsidP="002C2E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 0,00000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F5AD4" w:rsidRPr="00114403" w:rsidTr="00880495">
        <w:trPr>
          <w:gridAfter w:val="1"/>
          <w:wAfter w:w="746" w:type="dxa"/>
          <w:trHeight w:val="312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AA27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0D49DE" w:rsidRDefault="00CF5AD4" w:rsidP="002C2EC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D49DE">
              <w:rPr>
                <w:rFonts w:ascii="Times New Roman" w:hAnsi="Times New Roman"/>
                <w:sz w:val="24"/>
                <w:szCs w:val="24"/>
                <w:lang w:eastAsia="ru-RU"/>
              </w:rPr>
              <w:t>0,00000 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5AD4" w:rsidRPr="00AA279A" w:rsidRDefault="00CF5AD4" w:rsidP="002025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7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CF5AD4" w:rsidRPr="00EC2A21" w:rsidRDefault="00CF5A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F5AD4" w:rsidRPr="00EC2A21" w:rsidRDefault="00CF5A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F5AD4" w:rsidRPr="00EC2A21" w:rsidRDefault="00CF5A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Верно:</w:t>
      </w:r>
    </w:p>
    <w:p w:rsidR="00CF5AD4" w:rsidRPr="00EC2A21" w:rsidRDefault="00CF5AD4" w:rsidP="00EC2A2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CF5AD4" w:rsidRDefault="00CF5AD4"/>
    <w:sectPr w:rsidR="00CF5AD4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B04"/>
    <w:rsid w:val="0002647B"/>
    <w:rsid w:val="00036562"/>
    <w:rsid w:val="00075AF9"/>
    <w:rsid w:val="00083818"/>
    <w:rsid w:val="000C617D"/>
    <w:rsid w:val="000D49DE"/>
    <w:rsid w:val="000E248F"/>
    <w:rsid w:val="00101401"/>
    <w:rsid w:val="00114403"/>
    <w:rsid w:val="00120724"/>
    <w:rsid w:val="00131067"/>
    <w:rsid w:val="0014760E"/>
    <w:rsid w:val="00175C45"/>
    <w:rsid w:val="00185E55"/>
    <w:rsid w:val="001939B5"/>
    <w:rsid w:val="001C2656"/>
    <w:rsid w:val="002025E8"/>
    <w:rsid w:val="002400AF"/>
    <w:rsid w:val="00244ED6"/>
    <w:rsid w:val="002838B8"/>
    <w:rsid w:val="002A1120"/>
    <w:rsid w:val="002C2ECB"/>
    <w:rsid w:val="002E25AD"/>
    <w:rsid w:val="00315CE0"/>
    <w:rsid w:val="00345296"/>
    <w:rsid w:val="003D3D62"/>
    <w:rsid w:val="003F68D4"/>
    <w:rsid w:val="00416FA4"/>
    <w:rsid w:val="004C5182"/>
    <w:rsid w:val="004E6E84"/>
    <w:rsid w:val="00567D60"/>
    <w:rsid w:val="00583AD0"/>
    <w:rsid w:val="005A22E9"/>
    <w:rsid w:val="005C2AF6"/>
    <w:rsid w:val="005F0AB7"/>
    <w:rsid w:val="00603DCE"/>
    <w:rsid w:val="00622DBD"/>
    <w:rsid w:val="00627684"/>
    <w:rsid w:val="00635C5D"/>
    <w:rsid w:val="00641C05"/>
    <w:rsid w:val="00655E13"/>
    <w:rsid w:val="00675EF5"/>
    <w:rsid w:val="00695FF6"/>
    <w:rsid w:val="006D0D4D"/>
    <w:rsid w:val="006E684B"/>
    <w:rsid w:val="00721296"/>
    <w:rsid w:val="00737C82"/>
    <w:rsid w:val="00751886"/>
    <w:rsid w:val="007644D7"/>
    <w:rsid w:val="00797403"/>
    <w:rsid w:val="007A5C95"/>
    <w:rsid w:val="007B7BD1"/>
    <w:rsid w:val="007B7ED1"/>
    <w:rsid w:val="0086771E"/>
    <w:rsid w:val="00880495"/>
    <w:rsid w:val="008E068E"/>
    <w:rsid w:val="008F7462"/>
    <w:rsid w:val="009302DA"/>
    <w:rsid w:val="009416A7"/>
    <w:rsid w:val="009924A6"/>
    <w:rsid w:val="009E65AA"/>
    <w:rsid w:val="00A03649"/>
    <w:rsid w:val="00A7293E"/>
    <w:rsid w:val="00AA279A"/>
    <w:rsid w:val="00AE3E8B"/>
    <w:rsid w:val="00B818F5"/>
    <w:rsid w:val="00BA1739"/>
    <w:rsid w:val="00BA1FE6"/>
    <w:rsid w:val="00BB5BF6"/>
    <w:rsid w:val="00BB7079"/>
    <w:rsid w:val="00BC12DF"/>
    <w:rsid w:val="00C40838"/>
    <w:rsid w:val="00C44701"/>
    <w:rsid w:val="00C47B47"/>
    <w:rsid w:val="00C948BD"/>
    <w:rsid w:val="00C95DB9"/>
    <w:rsid w:val="00CB25C5"/>
    <w:rsid w:val="00CD555F"/>
    <w:rsid w:val="00CE1BBE"/>
    <w:rsid w:val="00CE3ACE"/>
    <w:rsid w:val="00CF5AD4"/>
    <w:rsid w:val="00CF73A4"/>
    <w:rsid w:val="00D22A40"/>
    <w:rsid w:val="00D41A73"/>
    <w:rsid w:val="00D935FB"/>
    <w:rsid w:val="00E05B04"/>
    <w:rsid w:val="00E528A9"/>
    <w:rsid w:val="00E531DB"/>
    <w:rsid w:val="00E65A85"/>
    <w:rsid w:val="00EC2A21"/>
    <w:rsid w:val="00F23234"/>
    <w:rsid w:val="00F322D2"/>
    <w:rsid w:val="00FC452D"/>
    <w:rsid w:val="00FC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75AF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5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125</Words>
  <Characters>719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25</cp:revision>
  <cp:lastPrinted>2020-10-27T13:00:00Z</cp:lastPrinted>
  <dcterms:created xsi:type="dcterms:W3CDTF">2015-11-17T11:48:00Z</dcterms:created>
  <dcterms:modified xsi:type="dcterms:W3CDTF">2023-12-14T05:03:00Z</dcterms:modified>
</cp:coreProperties>
</file>